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C076" w14:textId="77777777" w:rsidR="007432E9" w:rsidRDefault="007432E9" w:rsidP="008C04AB">
      <w:pPr>
        <w:pStyle w:val="CaseCaption"/>
      </w:pPr>
      <w:r w:rsidRPr="007432E9">
        <w:t>SOAH DOCKET NO. 473-25-18476</w:t>
      </w:r>
    </w:p>
    <w:p w14:paraId="0421AE0E" w14:textId="6F2D5C7C" w:rsidR="00DA790F" w:rsidRPr="00564268" w:rsidRDefault="007432E9" w:rsidP="008C04AB">
      <w:pPr>
        <w:pStyle w:val="CaseCaption"/>
        <w:rPr>
          <w:bCs/>
          <w:color w:val="000000" w:themeColor="text1"/>
        </w:rPr>
      </w:pPr>
      <w:r w:rsidRPr="007432E9">
        <w:t>PUC DOCKET NO. 58014</w:t>
      </w:r>
    </w:p>
    <w:tbl>
      <w:tblPr>
        <w:tblW w:w="0" w:type="auto"/>
        <w:tblLook w:val="01E0" w:firstRow="1" w:lastRow="1" w:firstColumn="1" w:lastColumn="1" w:noHBand="0" w:noVBand="0"/>
        <w:tblCaption w:val="Case Caption"/>
      </w:tblPr>
      <w:tblGrid>
        <w:gridCol w:w="4590"/>
        <w:gridCol w:w="450"/>
        <w:gridCol w:w="4320"/>
      </w:tblGrid>
      <w:tr w:rsidR="00DA790F" w:rsidRPr="008647EB" w14:paraId="025D1BE6" w14:textId="77777777" w:rsidTr="00524B79">
        <w:trPr>
          <w:trHeight w:val="837"/>
        </w:trPr>
        <w:tc>
          <w:tcPr>
            <w:tcW w:w="4590" w:type="dxa"/>
          </w:tcPr>
          <w:bookmarkStart w:id="0" w:name="DocumentStyle"/>
          <w:p w14:paraId="1B1EFC6C" w14:textId="77777777" w:rsidR="00E710D3" w:rsidRPr="00E710D3" w:rsidRDefault="007A7672" w:rsidP="003E7BE8">
            <w:pPr>
              <w:tabs>
                <w:tab w:val="left" w:pos="3375"/>
              </w:tabs>
              <w:spacing w:after="0" w:line="240" w:lineRule="auto"/>
              <w:ind w:firstLine="0"/>
              <w:jc w:val="left"/>
              <w:rPr>
                <w:b/>
                <w:szCs w:val="20"/>
              </w:rPr>
            </w:pPr>
            <w:sdt>
              <w:sdtPr>
                <w:rPr>
                  <w:b/>
                  <w:caps/>
                  <w:szCs w:val="20"/>
                </w:rPr>
                <w:alias w:val="Case Style"/>
                <w:tag w:val="CS"/>
                <w:id w:val="-920102863"/>
                <w:placeholder>
                  <w:docPart w:val="C7EDF0BE674F48D0B36D8F3B9F242AAC"/>
                </w:placeholder>
                <w15:appearance w15:val="hidden"/>
              </w:sdtPr>
              <w:sdtEndPr/>
              <w:sdtContent>
                <w:r w:rsidR="00F53865">
                  <w:rPr>
                    <w:b/>
                    <w:caps/>
                    <w:szCs w:val="20"/>
                  </w:rPr>
                  <w:t xml:space="preserve">APPLICATION OF SOUTHWESTERN ELECTRIC POWER COMPANY TO ADJUST ENERGY EFFICIENCY COST RECOVERY FACTOR AND RELATED RELIEF </w:t>
                </w:r>
              </w:sdtContent>
            </w:sdt>
            <w:bookmarkEnd w:id="0"/>
            <w:r w:rsidR="00912358">
              <w:rPr>
                <w:b/>
                <w:caps/>
                <w:szCs w:val="20"/>
              </w:rPr>
              <w:t xml:space="preserve"> </w:t>
            </w:r>
            <w:r w:rsidR="003E7BE8">
              <w:rPr>
                <w:b/>
                <w:caps/>
                <w:szCs w:val="20"/>
              </w:rPr>
              <w:tab/>
            </w:r>
          </w:p>
        </w:tc>
        <w:tc>
          <w:tcPr>
            <w:tcW w:w="450" w:type="dxa"/>
            <w:noWrap/>
          </w:tcPr>
          <w:p w14:paraId="0EC66A98" w14:textId="77777777" w:rsidR="00F53865" w:rsidRDefault="00F53865" w:rsidP="008647EB">
            <w:pPr>
              <w:spacing w:after="0" w:line="240" w:lineRule="auto"/>
              <w:ind w:firstLine="0"/>
              <w:rPr>
                <w:b/>
                <w:szCs w:val="20"/>
              </w:rPr>
            </w:pPr>
            <w:r>
              <w:rPr>
                <w:b/>
                <w:szCs w:val="20"/>
              </w:rPr>
              <w:t>§</w:t>
            </w:r>
          </w:p>
          <w:p w14:paraId="6CF3F4E6" w14:textId="77777777" w:rsidR="00F53865" w:rsidRDefault="00F53865" w:rsidP="008647EB">
            <w:pPr>
              <w:spacing w:after="0" w:line="240" w:lineRule="auto"/>
              <w:ind w:firstLine="0"/>
              <w:rPr>
                <w:b/>
                <w:szCs w:val="20"/>
              </w:rPr>
            </w:pPr>
            <w:r>
              <w:rPr>
                <w:b/>
                <w:szCs w:val="20"/>
              </w:rPr>
              <w:t>§</w:t>
            </w:r>
          </w:p>
          <w:p w14:paraId="660717C9" w14:textId="77777777" w:rsidR="00F53865" w:rsidRDefault="00F53865" w:rsidP="008647EB">
            <w:pPr>
              <w:spacing w:after="0" w:line="240" w:lineRule="auto"/>
              <w:ind w:firstLine="0"/>
              <w:rPr>
                <w:b/>
                <w:szCs w:val="20"/>
              </w:rPr>
            </w:pPr>
            <w:r>
              <w:rPr>
                <w:b/>
                <w:szCs w:val="20"/>
              </w:rPr>
              <w:t>§</w:t>
            </w:r>
          </w:p>
          <w:p w14:paraId="39285A27" w14:textId="77777777" w:rsidR="00F53865" w:rsidRDefault="00F53865" w:rsidP="008647EB">
            <w:pPr>
              <w:spacing w:after="0" w:line="240" w:lineRule="auto"/>
              <w:ind w:firstLine="0"/>
              <w:rPr>
                <w:b/>
                <w:szCs w:val="20"/>
              </w:rPr>
            </w:pPr>
            <w:r>
              <w:rPr>
                <w:b/>
                <w:szCs w:val="20"/>
              </w:rPr>
              <w:t>§</w:t>
            </w:r>
          </w:p>
          <w:p w14:paraId="5C1765BB" w14:textId="77777777" w:rsidR="00DA790F" w:rsidRPr="008647EB" w:rsidRDefault="00F53865" w:rsidP="008647EB">
            <w:pPr>
              <w:spacing w:after="0" w:line="240" w:lineRule="auto"/>
              <w:ind w:firstLine="0"/>
              <w:rPr>
                <w:b/>
                <w:szCs w:val="20"/>
              </w:rPr>
            </w:pPr>
            <w:r>
              <w:rPr>
                <w:b/>
                <w:szCs w:val="20"/>
              </w:rPr>
              <w:t>§</w:t>
            </w:r>
          </w:p>
        </w:tc>
        <w:tc>
          <w:tcPr>
            <w:tcW w:w="4320" w:type="dxa"/>
          </w:tcPr>
          <w:p w14:paraId="08A68F6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8D90FE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A44F44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903E593" w14:textId="77777777" w:rsidR="009B2F5C" w:rsidRDefault="009B2F5C" w:rsidP="00524B79">
      <w:pPr>
        <w:spacing w:after="0" w:line="240" w:lineRule="auto"/>
        <w:ind w:firstLine="0"/>
        <w:jc w:val="center"/>
        <w:rPr>
          <w:b/>
          <w:caps/>
        </w:rPr>
      </w:pPr>
    </w:p>
    <w:p w14:paraId="358B19E3" w14:textId="18BE59A6" w:rsidR="009B2F5C" w:rsidRDefault="009B2F5C" w:rsidP="009B2F5C">
      <w:pPr>
        <w:pStyle w:val="CaseCaption"/>
      </w:pPr>
      <w:bookmarkStart w:id="1" w:name="_Hlk198894454"/>
      <w:r>
        <w:t xml:space="preserve">COMMISSION STAFF’S </w:t>
      </w:r>
      <w:r w:rsidR="007432E9">
        <w:t>THIRD</w:t>
      </w:r>
      <w:r w:rsidR="004E241A">
        <w:t xml:space="preserve"> </w:t>
      </w:r>
      <w:r>
        <w:t>REQUEST FOR INFORMATION TO</w:t>
      </w:r>
    </w:p>
    <w:p w14:paraId="473D1120" w14:textId="77777777" w:rsidR="00F53865" w:rsidRPr="00F53865" w:rsidRDefault="00F53865" w:rsidP="009B2F5C">
      <w:pPr>
        <w:pStyle w:val="CaseCaption"/>
        <w:rPr>
          <w:bCs/>
          <w:caps w:val="0"/>
          <w:szCs w:val="20"/>
        </w:rPr>
      </w:pPr>
      <w:r w:rsidRPr="00F53865">
        <w:rPr>
          <w:bCs/>
          <w:caps w:val="0"/>
          <w:szCs w:val="20"/>
        </w:rPr>
        <w:t xml:space="preserve">SOUTHWESTERN ELECTRIC POWER COMPANY </w:t>
      </w:r>
    </w:p>
    <w:p w14:paraId="52404EB3" w14:textId="7D2CB930" w:rsidR="009B2F5C" w:rsidRDefault="009B2F5C" w:rsidP="009B2F5C">
      <w:pPr>
        <w:pStyle w:val="CaseCaption"/>
      </w:pPr>
      <w:bookmarkStart w:id="2" w:name="_Hlk197674885"/>
      <w:r>
        <w:t xml:space="preserve">QUESTION NOS. STAFF </w:t>
      </w:r>
      <w:r w:rsidR="007432E9">
        <w:t>3</w:t>
      </w:r>
      <w:r>
        <w:t xml:space="preserve">-1 THROUGH </w:t>
      </w:r>
      <w:r w:rsidR="00057785">
        <w:t xml:space="preserve">STAFF </w:t>
      </w:r>
      <w:r w:rsidR="007432E9">
        <w:t>3-3</w:t>
      </w:r>
    </w:p>
    <w:bookmarkEnd w:id="1"/>
    <w:bookmarkEnd w:id="2"/>
    <w:p w14:paraId="0817F7EE" w14:textId="6F98ABF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53865">
        <w:rPr>
          <w:iCs/>
        </w:rPr>
        <w:t>Southwestern Electric Power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A8F233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0464F25" w14:textId="77777777" w:rsidR="009B2F5C" w:rsidRDefault="009B2F5C" w:rsidP="009B2F5C">
      <w:pPr>
        <w:pStyle w:val="Paragraph"/>
        <w:ind w:firstLine="0"/>
      </w:pPr>
    </w:p>
    <w:p w14:paraId="2456FC56" w14:textId="36909580"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7A7672">
        <w:rPr>
          <w:noProof/>
        </w:rPr>
        <w:t>May 23, 2025</w:t>
      </w:r>
      <w:r>
        <w:fldChar w:fldCharType="end"/>
      </w:r>
    </w:p>
    <w:p w14:paraId="381B2412" w14:textId="77777777" w:rsidR="009B2F5C" w:rsidRDefault="009B2F5C" w:rsidP="009B2F5C">
      <w:pPr>
        <w:pStyle w:val="Paragraph"/>
        <w:keepNext/>
        <w:ind w:firstLine="0"/>
      </w:pPr>
    </w:p>
    <w:p w14:paraId="04438A94" w14:textId="77777777" w:rsidR="009B2F5C" w:rsidRDefault="009B2F5C" w:rsidP="009B2F5C">
      <w:pPr>
        <w:keepNext/>
        <w:spacing w:after="0" w:line="240" w:lineRule="auto"/>
        <w:ind w:left="4320" w:firstLine="0"/>
      </w:pPr>
      <w:r>
        <w:t>Respectfully submitted,</w:t>
      </w:r>
    </w:p>
    <w:p w14:paraId="2E28008C" w14:textId="77777777" w:rsidR="009B2F5C" w:rsidRDefault="009B2F5C" w:rsidP="009B2F5C">
      <w:pPr>
        <w:keepNext/>
        <w:spacing w:after="0" w:line="240" w:lineRule="auto"/>
        <w:ind w:left="4320" w:firstLine="0"/>
      </w:pPr>
    </w:p>
    <w:p w14:paraId="4FA9B7DA" w14:textId="77777777" w:rsidR="009B2F5C" w:rsidRDefault="009B2F5C" w:rsidP="009B2F5C">
      <w:pPr>
        <w:keepNext/>
        <w:spacing w:after="0" w:line="240" w:lineRule="auto"/>
        <w:ind w:left="4320" w:firstLine="0"/>
        <w:rPr>
          <w:b/>
        </w:rPr>
      </w:pPr>
      <w:r>
        <w:rPr>
          <w:b/>
        </w:rPr>
        <w:t>PUBLIC UTILITY COMMISSION OF TEXAS</w:t>
      </w:r>
    </w:p>
    <w:p w14:paraId="3CFEFA7D" w14:textId="77777777" w:rsidR="009B2F5C" w:rsidRDefault="009B2F5C" w:rsidP="009B2F5C">
      <w:pPr>
        <w:keepNext/>
        <w:spacing w:after="0" w:line="240" w:lineRule="auto"/>
        <w:ind w:left="4320" w:firstLine="0"/>
        <w:rPr>
          <w:b/>
        </w:rPr>
      </w:pPr>
      <w:r>
        <w:rPr>
          <w:b/>
        </w:rPr>
        <w:t>LEGAL DIVISION</w:t>
      </w:r>
    </w:p>
    <w:p w14:paraId="1CDC7484" w14:textId="77777777" w:rsidR="009B2F5C" w:rsidRDefault="009B2F5C" w:rsidP="009B2F5C">
      <w:pPr>
        <w:keepNext/>
        <w:spacing w:after="0" w:line="240" w:lineRule="auto"/>
        <w:ind w:left="4320" w:firstLine="0"/>
        <w:rPr>
          <w:b/>
        </w:rPr>
      </w:pPr>
    </w:p>
    <w:p w14:paraId="506E9D08"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3E8B14C6" w14:textId="77777777" w:rsidR="009B2F5C" w:rsidRDefault="009B2F5C" w:rsidP="009B2F5C">
      <w:pPr>
        <w:keepNext/>
        <w:spacing w:after="0" w:line="240" w:lineRule="auto"/>
        <w:ind w:left="4320" w:firstLine="0"/>
        <w:jc w:val="left"/>
      </w:pPr>
      <w:r>
        <w:t xml:space="preserve">Division Director </w:t>
      </w:r>
    </w:p>
    <w:p w14:paraId="78A8B3BD" w14:textId="77777777" w:rsidR="009B2F5C" w:rsidRDefault="009B2F5C" w:rsidP="009B2F5C">
      <w:pPr>
        <w:keepNext/>
        <w:spacing w:after="0" w:line="240" w:lineRule="auto"/>
        <w:ind w:left="4320" w:firstLine="0"/>
        <w:jc w:val="left"/>
      </w:pPr>
    </w:p>
    <w:p w14:paraId="63229D91" w14:textId="77777777" w:rsidR="002524EC" w:rsidRDefault="002524EC" w:rsidP="002524EC">
      <w:pPr>
        <w:spacing w:after="0" w:line="240" w:lineRule="auto"/>
        <w:ind w:left="4320" w:firstLine="0"/>
        <w:rPr>
          <w:szCs w:val="20"/>
        </w:rPr>
      </w:pPr>
      <w:r>
        <w:rPr>
          <w:szCs w:val="20"/>
        </w:rPr>
        <w:t>Andy Aus</w:t>
      </w:r>
    </w:p>
    <w:p w14:paraId="4203B9EA" w14:textId="77777777" w:rsidR="002524EC" w:rsidRPr="00A941AC" w:rsidRDefault="002524EC" w:rsidP="002524EC">
      <w:pPr>
        <w:spacing w:after="0" w:line="240" w:lineRule="auto"/>
        <w:ind w:left="4320" w:firstLine="0"/>
        <w:rPr>
          <w:szCs w:val="20"/>
        </w:rPr>
      </w:pPr>
      <w:r w:rsidRPr="00A941AC">
        <w:rPr>
          <w:szCs w:val="20"/>
        </w:rPr>
        <w:t>Managing Attorney</w:t>
      </w:r>
    </w:p>
    <w:p w14:paraId="2400119D" w14:textId="77777777" w:rsidR="002524EC" w:rsidRPr="00A941AC" w:rsidRDefault="002524EC" w:rsidP="002524EC">
      <w:pPr>
        <w:spacing w:after="0" w:line="240" w:lineRule="auto"/>
        <w:ind w:left="4320" w:firstLine="0"/>
        <w:rPr>
          <w:szCs w:val="20"/>
        </w:rPr>
      </w:pPr>
    </w:p>
    <w:p w14:paraId="31B07214"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bookmarkStart w:id="3" w:name="_Hlk111030113"/>
      <w:r w:rsidRPr="00B6136E">
        <w:rPr>
          <w:u w:val="single"/>
        </w:rPr>
        <w:t>/s/ Dylan King</w:t>
      </w:r>
      <w:r w:rsidRPr="00B6136E">
        <w:rPr>
          <w:u w:val="single"/>
        </w:rPr>
        <w:tab/>
      </w:r>
      <w:r w:rsidRPr="00B6136E">
        <w:rPr>
          <w:u w:val="single"/>
        </w:rPr>
        <w:tab/>
      </w:r>
      <w:r w:rsidRPr="00B6136E">
        <w:rPr>
          <w:u w:val="single"/>
        </w:rPr>
        <w:tab/>
      </w:r>
    </w:p>
    <w:p w14:paraId="59152C07" w14:textId="77777777" w:rsidR="002524EC" w:rsidRPr="00B6136E" w:rsidRDefault="002524EC" w:rsidP="002524EC">
      <w:pPr>
        <w:keepNext/>
        <w:spacing w:after="0" w:line="240" w:lineRule="auto"/>
        <w:ind w:left="4320" w:firstLine="0"/>
      </w:pPr>
      <w:r w:rsidRPr="00B6136E">
        <w:t xml:space="preserve">Dylan King </w:t>
      </w:r>
    </w:p>
    <w:p w14:paraId="1C46DC51" w14:textId="77777777" w:rsidR="002524EC" w:rsidRPr="00B6136E" w:rsidRDefault="002524EC" w:rsidP="002524EC">
      <w:pPr>
        <w:keepNext/>
        <w:spacing w:after="0" w:line="240" w:lineRule="auto"/>
        <w:ind w:left="4320" w:firstLine="0"/>
      </w:pPr>
      <w:r w:rsidRPr="00B6136E">
        <w:t>State Bar No. 24131431</w:t>
      </w:r>
    </w:p>
    <w:p w14:paraId="3AB40C99" w14:textId="77777777" w:rsidR="007432E9" w:rsidRDefault="007432E9" w:rsidP="007432E9">
      <w:pPr>
        <w:pStyle w:val="NormalWeb"/>
        <w:spacing w:before="0" w:beforeAutospacing="0" w:after="0" w:afterAutospacing="0"/>
        <w:ind w:left="4320"/>
      </w:pPr>
      <w:r>
        <w:t>Tyler Xu</w:t>
      </w:r>
    </w:p>
    <w:p w14:paraId="28540E71" w14:textId="77777777" w:rsidR="007432E9" w:rsidRDefault="007432E9" w:rsidP="007432E9">
      <w:pPr>
        <w:pStyle w:val="NormalWeb"/>
        <w:spacing w:before="0" w:beforeAutospacing="0" w:after="0" w:afterAutospacing="0"/>
        <w:ind w:left="4320"/>
      </w:pPr>
      <w:r>
        <w:t>State Bar No. 24137713</w:t>
      </w:r>
    </w:p>
    <w:p w14:paraId="1EDB14F5" w14:textId="1B2A600D" w:rsidR="007432E9" w:rsidRPr="00C93C51" w:rsidRDefault="007432E9" w:rsidP="007432E9">
      <w:pPr>
        <w:spacing w:after="0" w:line="240" w:lineRule="auto"/>
        <w:ind w:left="4320" w:firstLine="0"/>
        <w:rPr>
          <w:szCs w:val="20"/>
        </w:rPr>
      </w:pPr>
      <w:r w:rsidRPr="00C93C51">
        <w:rPr>
          <w:szCs w:val="20"/>
        </w:rPr>
        <w:t>Anthony Kanalas</w:t>
      </w:r>
    </w:p>
    <w:p w14:paraId="55BFBE23" w14:textId="77777777" w:rsidR="007432E9" w:rsidRPr="00C93C51" w:rsidRDefault="007432E9" w:rsidP="007432E9">
      <w:pPr>
        <w:spacing w:after="0" w:line="240" w:lineRule="auto"/>
        <w:ind w:left="4320" w:firstLine="0"/>
        <w:rPr>
          <w:szCs w:val="20"/>
        </w:rPr>
      </w:pPr>
      <w:r w:rsidRPr="00C93C51">
        <w:rPr>
          <w:szCs w:val="20"/>
        </w:rPr>
        <w:t>State Bar No. 24125640</w:t>
      </w:r>
    </w:p>
    <w:p w14:paraId="657EC5BF" w14:textId="151DE593" w:rsidR="002524EC" w:rsidRPr="00B6136E" w:rsidRDefault="002524EC" w:rsidP="002524EC">
      <w:pPr>
        <w:keepNext/>
        <w:spacing w:after="0" w:line="240" w:lineRule="auto"/>
        <w:ind w:left="4320" w:firstLine="0"/>
      </w:pPr>
      <w:r w:rsidRPr="00B6136E">
        <w:t>1701 N. Congress Avenue</w:t>
      </w:r>
    </w:p>
    <w:p w14:paraId="4B7524AD" w14:textId="77777777" w:rsidR="002524EC" w:rsidRPr="00B6136E" w:rsidRDefault="002524EC" w:rsidP="002524EC">
      <w:pPr>
        <w:keepNext/>
        <w:spacing w:after="0" w:line="240" w:lineRule="auto"/>
        <w:ind w:left="4320" w:firstLine="0"/>
      </w:pPr>
      <w:r w:rsidRPr="00B6136E">
        <w:t>P.O. Box 13326</w:t>
      </w:r>
    </w:p>
    <w:p w14:paraId="680CD717" w14:textId="77777777" w:rsidR="002524EC" w:rsidRPr="00B6136E" w:rsidRDefault="002524EC" w:rsidP="002524EC">
      <w:pPr>
        <w:keepNext/>
        <w:spacing w:after="0" w:line="240" w:lineRule="auto"/>
        <w:ind w:left="4320" w:firstLine="0"/>
      </w:pPr>
      <w:r w:rsidRPr="00B6136E">
        <w:t>Austin, Texas 78711-3326</w:t>
      </w:r>
    </w:p>
    <w:p w14:paraId="4FA469D1" w14:textId="77777777" w:rsidR="002524EC" w:rsidRPr="00B6136E" w:rsidRDefault="002524EC" w:rsidP="002524EC">
      <w:pPr>
        <w:keepNext/>
        <w:spacing w:after="0" w:line="240" w:lineRule="auto"/>
        <w:ind w:left="4320" w:firstLine="0"/>
      </w:pPr>
      <w:r w:rsidRPr="00B6136E">
        <w:t>(512) 936-7299</w:t>
      </w:r>
    </w:p>
    <w:p w14:paraId="717C564F" w14:textId="77777777" w:rsidR="002524EC" w:rsidRPr="00B6136E" w:rsidRDefault="002524EC" w:rsidP="002524EC">
      <w:pPr>
        <w:keepNext/>
        <w:spacing w:after="0" w:line="240" w:lineRule="auto"/>
        <w:ind w:left="4320" w:firstLine="0"/>
      </w:pPr>
      <w:r w:rsidRPr="00B6136E">
        <w:t>(512) 936-7268 (facsimile)</w:t>
      </w:r>
    </w:p>
    <w:p w14:paraId="4A07F74E" w14:textId="77777777" w:rsidR="002524EC" w:rsidRPr="00B6136E" w:rsidRDefault="002524EC" w:rsidP="002524EC">
      <w:pPr>
        <w:keepNext/>
        <w:spacing w:after="0" w:line="240" w:lineRule="auto"/>
        <w:ind w:left="4320" w:firstLine="0"/>
      </w:pPr>
      <w:bookmarkStart w:id="4" w:name="_Hlk118962347"/>
      <w:r w:rsidRPr="00B6136E">
        <w:t>Dylan.King@puc.texas.gov</w:t>
      </w:r>
    </w:p>
    <w:bookmarkEnd w:id="3"/>
    <w:bookmarkEnd w:id="4"/>
    <w:p w14:paraId="2EA746AD" w14:textId="77777777" w:rsidR="002524EC" w:rsidRPr="00B6136E" w:rsidRDefault="002524EC" w:rsidP="002524EC">
      <w:pPr>
        <w:spacing w:after="0" w:line="240" w:lineRule="auto"/>
        <w:rPr>
          <w:sz w:val="20"/>
          <w:szCs w:val="20"/>
        </w:rPr>
      </w:pPr>
    </w:p>
    <w:p w14:paraId="624F1E6E" w14:textId="77777777" w:rsidR="002524EC" w:rsidRPr="00B6136E" w:rsidRDefault="002524EC" w:rsidP="002524EC">
      <w:pPr>
        <w:spacing w:after="0" w:line="240" w:lineRule="auto"/>
        <w:rPr>
          <w:sz w:val="20"/>
          <w:szCs w:val="20"/>
        </w:rPr>
      </w:pPr>
    </w:p>
    <w:p w14:paraId="4D1E50FA" w14:textId="77777777" w:rsidR="007432E9" w:rsidRDefault="007432E9" w:rsidP="007432E9">
      <w:pPr>
        <w:pStyle w:val="CaseCaption"/>
      </w:pPr>
      <w:r w:rsidRPr="007432E9">
        <w:t>SOAH DOCKET NO. 473-25-18476</w:t>
      </w:r>
    </w:p>
    <w:p w14:paraId="1F155772" w14:textId="77777777" w:rsidR="007432E9" w:rsidRPr="00564268" w:rsidRDefault="007432E9" w:rsidP="007432E9">
      <w:pPr>
        <w:pStyle w:val="CaseCaption"/>
        <w:rPr>
          <w:bCs/>
          <w:color w:val="000000" w:themeColor="text1"/>
        </w:rPr>
      </w:pPr>
      <w:r w:rsidRPr="007432E9">
        <w:t>PUC DOCKET NO. 58014</w:t>
      </w:r>
    </w:p>
    <w:p w14:paraId="4F8A0189" w14:textId="77777777" w:rsidR="002524EC" w:rsidRDefault="002524EC" w:rsidP="002524EC">
      <w:pPr>
        <w:keepNext/>
        <w:spacing w:after="240" w:line="240" w:lineRule="auto"/>
        <w:ind w:firstLine="0"/>
        <w:contextualSpacing/>
        <w:jc w:val="center"/>
        <w:rPr>
          <w:b/>
          <w:caps/>
        </w:rPr>
      </w:pPr>
      <w:r w:rsidRPr="00B6136E">
        <w:rPr>
          <w:b/>
          <w:caps/>
        </w:rPr>
        <w:t>CERTIFICATE OF SERVICE</w:t>
      </w:r>
    </w:p>
    <w:p w14:paraId="7C69B6D0" w14:textId="77777777" w:rsidR="002524EC" w:rsidRPr="00B6136E" w:rsidRDefault="002524EC" w:rsidP="002524EC">
      <w:pPr>
        <w:keepNext/>
        <w:spacing w:after="240" w:line="240" w:lineRule="auto"/>
        <w:ind w:firstLine="0"/>
        <w:contextualSpacing/>
        <w:jc w:val="center"/>
        <w:rPr>
          <w:b/>
          <w:caps/>
        </w:rPr>
      </w:pPr>
    </w:p>
    <w:p w14:paraId="7E9745CA" w14:textId="167D21A2" w:rsidR="002524EC" w:rsidRPr="00B6136E" w:rsidRDefault="002524EC" w:rsidP="002524EC">
      <w:pPr>
        <w:keepNext/>
        <w:keepLines/>
        <w:spacing w:after="0"/>
      </w:pPr>
      <w:r w:rsidRPr="00B6136E">
        <w:t xml:space="preserve">I certify that unless otherwise ordered by the presiding officer, notice of the filing of this document will be provided to all parties of record via electronic mail on </w:t>
      </w:r>
      <w:r w:rsidRPr="00B6136E">
        <w:fldChar w:fldCharType="begin"/>
      </w:r>
      <w:r w:rsidRPr="00B6136E">
        <w:instrText xml:space="preserve"> DATE \@ "MMMM d, yyyy" </w:instrText>
      </w:r>
      <w:r w:rsidRPr="00B6136E">
        <w:fldChar w:fldCharType="separate"/>
      </w:r>
      <w:r w:rsidR="007A7672">
        <w:rPr>
          <w:noProof/>
        </w:rPr>
        <w:t>May 23, 2025</w:t>
      </w:r>
      <w:r w:rsidRPr="00B6136E">
        <w:fldChar w:fldCharType="end"/>
      </w:r>
      <w:r w:rsidRPr="00B6136E">
        <w:t xml:space="preserve"> in accordance with the Second Order Suspending Rules, issued in Project No. 50664. </w:t>
      </w:r>
    </w:p>
    <w:p w14:paraId="0C5D5CE2" w14:textId="77777777" w:rsidR="002524EC" w:rsidRPr="00B6136E" w:rsidRDefault="002524EC" w:rsidP="002524EC">
      <w:pPr>
        <w:keepNext/>
        <w:keepLines/>
        <w:spacing w:after="0" w:line="240" w:lineRule="auto"/>
        <w:rPr>
          <w:sz w:val="20"/>
          <w:szCs w:val="20"/>
        </w:rPr>
      </w:pPr>
    </w:p>
    <w:p w14:paraId="74C0FF5F"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r w:rsidRPr="00B6136E">
        <w:rPr>
          <w:u w:val="single"/>
        </w:rPr>
        <w:t>/s/ Dylan King</w:t>
      </w:r>
      <w:r w:rsidRPr="00B6136E">
        <w:rPr>
          <w:u w:val="single"/>
        </w:rPr>
        <w:tab/>
      </w:r>
      <w:r w:rsidRPr="00B6136E">
        <w:rPr>
          <w:u w:val="single"/>
        </w:rPr>
        <w:tab/>
      </w:r>
      <w:r w:rsidRPr="00B6136E">
        <w:rPr>
          <w:u w:val="single"/>
        </w:rPr>
        <w:tab/>
      </w:r>
    </w:p>
    <w:p w14:paraId="2B11E556" w14:textId="77777777" w:rsidR="002524EC" w:rsidRPr="00555A2C" w:rsidRDefault="002524EC" w:rsidP="002524EC">
      <w:pPr>
        <w:keepNext/>
        <w:spacing w:after="0" w:line="240" w:lineRule="auto"/>
        <w:ind w:left="4320" w:firstLine="0"/>
      </w:pPr>
      <w:r w:rsidRPr="00B6136E">
        <w:t xml:space="preserve">Dylan King </w:t>
      </w:r>
    </w:p>
    <w:p w14:paraId="0655B99F" w14:textId="77777777" w:rsidR="009B2F5C" w:rsidRDefault="009B2F5C" w:rsidP="009B2F5C">
      <w:pPr>
        <w:spacing w:after="0" w:line="240" w:lineRule="auto"/>
        <w:ind w:firstLine="0"/>
        <w:jc w:val="left"/>
        <w:rPr>
          <w:szCs w:val="20"/>
          <w:u w:val="single"/>
        </w:rPr>
      </w:pPr>
      <w:r>
        <w:rPr>
          <w:szCs w:val="20"/>
          <w:u w:val="single"/>
        </w:rPr>
        <w:br w:type="page"/>
      </w:r>
    </w:p>
    <w:p w14:paraId="10C874FA" w14:textId="77777777" w:rsidR="007432E9" w:rsidRDefault="007432E9" w:rsidP="007432E9">
      <w:pPr>
        <w:pStyle w:val="CaseCaption"/>
      </w:pPr>
      <w:r w:rsidRPr="007432E9">
        <w:lastRenderedPageBreak/>
        <w:t>SOAH DOCKET NO. 473-25-18476</w:t>
      </w:r>
    </w:p>
    <w:p w14:paraId="753C5603" w14:textId="77777777" w:rsidR="007432E9" w:rsidRPr="00564268" w:rsidRDefault="007432E9" w:rsidP="007432E9">
      <w:pPr>
        <w:pStyle w:val="CaseCaption"/>
        <w:rPr>
          <w:bCs/>
          <w:color w:val="000000" w:themeColor="text1"/>
        </w:rPr>
      </w:pPr>
      <w:r w:rsidRPr="007432E9">
        <w:t>PUC DOCKET NO. 58014</w:t>
      </w:r>
    </w:p>
    <w:p w14:paraId="2D04BD5C" w14:textId="77777777" w:rsidR="007432E9" w:rsidRDefault="007432E9" w:rsidP="00F53865">
      <w:pPr>
        <w:pStyle w:val="CaseCaption"/>
      </w:pPr>
    </w:p>
    <w:p w14:paraId="43B33C7B" w14:textId="77777777" w:rsidR="001345C6" w:rsidRDefault="001345C6" w:rsidP="001345C6">
      <w:pPr>
        <w:pStyle w:val="CaseCaption"/>
      </w:pPr>
      <w:r>
        <w:t>COMMISSION STAFF’S THIRD REQUEST FOR INFORMATION TO</w:t>
      </w:r>
    </w:p>
    <w:p w14:paraId="4E2417E5" w14:textId="77777777" w:rsidR="001345C6" w:rsidRPr="00F53865" w:rsidRDefault="001345C6" w:rsidP="001345C6">
      <w:pPr>
        <w:pStyle w:val="CaseCaption"/>
        <w:rPr>
          <w:bCs/>
          <w:caps w:val="0"/>
          <w:szCs w:val="20"/>
        </w:rPr>
      </w:pPr>
      <w:r w:rsidRPr="00F53865">
        <w:rPr>
          <w:bCs/>
          <w:caps w:val="0"/>
          <w:szCs w:val="20"/>
        </w:rPr>
        <w:t xml:space="preserve">SOUTHWESTERN ELECTRIC POWER COMPANY </w:t>
      </w:r>
    </w:p>
    <w:p w14:paraId="59B58488" w14:textId="77777777" w:rsidR="001345C6" w:rsidRDefault="001345C6" w:rsidP="001345C6">
      <w:pPr>
        <w:pStyle w:val="CaseCaption"/>
      </w:pPr>
      <w:r>
        <w:t>QUESTION NOS. STAFF 3-1 THROUGH STAFF 3-3</w:t>
      </w:r>
    </w:p>
    <w:p w14:paraId="2AD91787" w14:textId="77777777" w:rsidR="009B2F5C" w:rsidRDefault="009B2F5C" w:rsidP="009B2F5C">
      <w:pPr>
        <w:keepNext/>
        <w:tabs>
          <w:tab w:val="left" w:pos="7515"/>
        </w:tabs>
        <w:spacing w:after="240" w:line="240" w:lineRule="auto"/>
        <w:ind w:firstLine="0"/>
        <w:jc w:val="center"/>
        <w:rPr>
          <w:b/>
          <w:caps/>
        </w:rPr>
      </w:pPr>
      <w:r>
        <w:rPr>
          <w:b/>
          <w:caps/>
        </w:rPr>
        <w:t>Definitions</w:t>
      </w:r>
    </w:p>
    <w:p w14:paraId="656855A8" w14:textId="09AE95B2" w:rsidR="009B2F5C" w:rsidRDefault="009B2F5C" w:rsidP="009B2F5C">
      <w:pPr>
        <w:pStyle w:val="ListParagraph"/>
        <w:numPr>
          <w:ilvl w:val="0"/>
          <w:numId w:val="27"/>
        </w:numPr>
        <w:spacing w:line="360" w:lineRule="auto"/>
        <w:jc w:val="both"/>
      </w:pPr>
      <w:r>
        <w:t>“</w:t>
      </w:r>
      <w:r w:rsidR="00F53865">
        <w:t>SWEPCO</w:t>
      </w:r>
      <w:r>
        <w:t xml:space="preserve">” or “you” refers to </w:t>
      </w:r>
      <w:r w:rsidR="00F53865">
        <w:t>Southwestern Electric Power Company</w:t>
      </w:r>
      <w:r>
        <w:t xml:space="preserve"> and any person acting or purporting to act on their behalf, including without limitation, attorneys, agents, advisors, investigators, representatives, employees, or other persons. </w:t>
      </w:r>
    </w:p>
    <w:p w14:paraId="6EAAF009" w14:textId="77777777" w:rsidR="009B2F5C" w:rsidRDefault="009B2F5C" w:rsidP="009B2F5C">
      <w:pPr>
        <w:pStyle w:val="ListParagraph"/>
        <w:numPr>
          <w:ilvl w:val="0"/>
          <w:numId w:val="0"/>
        </w:numPr>
        <w:ind w:left="360"/>
        <w:jc w:val="both"/>
      </w:pPr>
    </w:p>
    <w:p w14:paraId="2EC7799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90541F" w14:textId="77777777" w:rsidR="009B2F5C" w:rsidRDefault="009B2F5C" w:rsidP="009B2F5C">
      <w:pPr>
        <w:spacing w:after="0" w:line="240" w:lineRule="auto"/>
        <w:ind w:firstLine="0"/>
        <w:jc w:val="left"/>
        <w:rPr>
          <w:szCs w:val="20"/>
          <w:u w:val="single"/>
        </w:rPr>
      </w:pPr>
    </w:p>
    <w:p w14:paraId="7CF800ED" w14:textId="77777777" w:rsidR="009B2F5C" w:rsidRDefault="009B2F5C" w:rsidP="009B2F5C">
      <w:pPr>
        <w:spacing w:after="0" w:line="240" w:lineRule="auto"/>
        <w:ind w:firstLine="0"/>
        <w:jc w:val="left"/>
        <w:rPr>
          <w:szCs w:val="20"/>
          <w:u w:val="single"/>
        </w:rPr>
      </w:pPr>
      <w:r>
        <w:rPr>
          <w:szCs w:val="20"/>
          <w:u w:val="single"/>
        </w:rPr>
        <w:br w:type="page"/>
      </w:r>
    </w:p>
    <w:p w14:paraId="29E147D8" w14:textId="77777777" w:rsidR="007432E9" w:rsidRDefault="007432E9" w:rsidP="007432E9">
      <w:pPr>
        <w:pStyle w:val="CaseCaption"/>
      </w:pPr>
      <w:r w:rsidRPr="007432E9">
        <w:lastRenderedPageBreak/>
        <w:t>SOAH DOCKET NO. 473-25-18476</w:t>
      </w:r>
    </w:p>
    <w:p w14:paraId="428DDFA4" w14:textId="77777777" w:rsidR="007432E9" w:rsidRPr="00564268" w:rsidRDefault="007432E9" w:rsidP="007432E9">
      <w:pPr>
        <w:pStyle w:val="CaseCaption"/>
        <w:rPr>
          <w:bCs/>
          <w:color w:val="000000" w:themeColor="text1"/>
        </w:rPr>
      </w:pPr>
      <w:r w:rsidRPr="007432E9">
        <w:t>PUC DOCKET NO. 58014</w:t>
      </w:r>
    </w:p>
    <w:p w14:paraId="67CA94F2" w14:textId="77777777" w:rsidR="007432E9" w:rsidRDefault="007432E9" w:rsidP="00F53865">
      <w:pPr>
        <w:pStyle w:val="CaseCaption"/>
      </w:pPr>
    </w:p>
    <w:p w14:paraId="23AA352B" w14:textId="77777777" w:rsidR="001345C6" w:rsidRDefault="001345C6" w:rsidP="001345C6">
      <w:pPr>
        <w:pStyle w:val="CaseCaption"/>
      </w:pPr>
      <w:r>
        <w:t>COMMISSION STAFF’S THIRD REQUEST FOR INFORMATION TO</w:t>
      </w:r>
    </w:p>
    <w:p w14:paraId="53C66B57" w14:textId="77777777" w:rsidR="001345C6" w:rsidRPr="00F53865" w:rsidRDefault="001345C6" w:rsidP="001345C6">
      <w:pPr>
        <w:pStyle w:val="CaseCaption"/>
        <w:rPr>
          <w:bCs/>
          <w:caps w:val="0"/>
          <w:szCs w:val="20"/>
        </w:rPr>
      </w:pPr>
      <w:r w:rsidRPr="00F53865">
        <w:rPr>
          <w:bCs/>
          <w:caps w:val="0"/>
          <w:szCs w:val="20"/>
        </w:rPr>
        <w:t xml:space="preserve">SOUTHWESTERN ELECTRIC POWER COMPANY </w:t>
      </w:r>
    </w:p>
    <w:p w14:paraId="7E10D5B3" w14:textId="77777777" w:rsidR="001345C6" w:rsidRDefault="001345C6" w:rsidP="001345C6">
      <w:pPr>
        <w:pStyle w:val="CaseCaption"/>
      </w:pPr>
      <w:r>
        <w:t>QUESTION NOS. STAFF 3-1 THROUGH STAFF 3-3</w:t>
      </w:r>
    </w:p>
    <w:p w14:paraId="10266A71" w14:textId="77777777" w:rsidR="009B2F5C" w:rsidRDefault="009B2F5C" w:rsidP="009B2F5C">
      <w:pPr>
        <w:tabs>
          <w:tab w:val="left" w:pos="7515"/>
        </w:tabs>
        <w:ind w:firstLine="0"/>
        <w:jc w:val="center"/>
        <w:rPr>
          <w:b/>
        </w:rPr>
      </w:pPr>
      <w:r>
        <w:rPr>
          <w:b/>
        </w:rPr>
        <w:t>INSTRUCTIONS</w:t>
      </w:r>
    </w:p>
    <w:p w14:paraId="2CCE19E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79C3F31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D51296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DADED8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47DDB7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B59170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3D56DB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6DDFD1B6"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E7D1C18" w14:textId="77777777" w:rsidR="009B2F5C" w:rsidRDefault="009B2F5C" w:rsidP="009B2F5C">
      <w:pPr>
        <w:spacing w:after="0" w:line="240" w:lineRule="auto"/>
        <w:ind w:firstLine="0"/>
        <w:jc w:val="left"/>
        <w:rPr>
          <w:szCs w:val="20"/>
          <w:u w:val="single"/>
        </w:rPr>
      </w:pPr>
    </w:p>
    <w:p w14:paraId="60AB8AA0" w14:textId="77777777" w:rsidR="009B2F5C" w:rsidRDefault="009B2F5C" w:rsidP="009B2F5C">
      <w:pPr>
        <w:spacing w:after="0" w:line="240" w:lineRule="auto"/>
        <w:ind w:firstLine="0"/>
        <w:jc w:val="left"/>
        <w:rPr>
          <w:szCs w:val="20"/>
          <w:u w:val="single"/>
        </w:rPr>
      </w:pPr>
      <w:r>
        <w:rPr>
          <w:szCs w:val="20"/>
          <w:u w:val="single"/>
        </w:rPr>
        <w:br w:type="page"/>
      </w:r>
    </w:p>
    <w:p w14:paraId="61C0E3A0" w14:textId="77777777" w:rsidR="007432E9" w:rsidRDefault="007432E9" w:rsidP="007432E9">
      <w:pPr>
        <w:pStyle w:val="CaseCaption"/>
      </w:pPr>
      <w:bookmarkStart w:id="5" w:name="_Hlk107509160"/>
      <w:r w:rsidRPr="007432E9">
        <w:lastRenderedPageBreak/>
        <w:t>SOAH DOCKET NO. 473-25-18476</w:t>
      </w:r>
    </w:p>
    <w:p w14:paraId="3FE9578D" w14:textId="77777777" w:rsidR="007432E9" w:rsidRPr="00564268" w:rsidRDefault="007432E9" w:rsidP="007432E9">
      <w:pPr>
        <w:pStyle w:val="CaseCaption"/>
        <w:rPr>
          <w:bCs/>
          <w:color w:val="000000" w:themeColor="text1"/>
        </w:rPr>
      </w:pPr>
      <w:r w:rsidRPr="007432E9">
        <w:t>PUC DOCKET NO. 58014</w:t>
      </w:r>
    </w:p>
    <w:bookmarkEnd w:id="5"/>
    <w:p w14:paraId="5FD74170" w14:textId="77777777" w:rsidR="007432E9" w:rsidRDefault="007432E9" w:rsidP="00F53865">
      <w:pPr>
        <w:pStyle w:val="CaseCaption"/>
      </w:pPr>
    </w:p>
    <w:p w14:paraId="5B440981" w14:textId="77777777" w:rsidR="001345C6" w:rsidRDefault="001345C6" w:rsidP="001345C6">
      <w:pPr>
        <w:pStyle w:val="CaseCaption"/>
      </w:pPr>
      <w:r>
        <w:t>COMMISSION STAFF’S THIRD REQUEST FOR INFORMATION TO</w:t>
      </w:r>
    </w:p>
    <w:p w14:paraId="5C2D8529" w14:textId="77777777" w:rsidR="001345C6" w:rsidRPr="00F53865" w:rsidRDefault="001345C6" w:rsidP="001345C6">
      <w:pPr>
        <w:pStyle w:val="CaseCaption"/>
        <w:rPr>
          <w:bCs/>
          <w:caps w:val="0"/>
          <w:szCs w:val="20"/>
        </w:rPr>
      </w:pPr>
      <w:r w:rsidRPr="00F53865">
        <w:rPr>
          <w:bCs/>
          <w:caps w:val="0"/>
          <w:szCs w:val="20"/>
        </w:rPr>
        <w:t xml:space="preserve">SOUTHWESTERN ELECTRIC POWER COMPANY </w:t>
      </w:r>
    </w:p>
    <w:p w14:paraId="595A53EE" w14:textId="77777777" w:rsidR="001345C6" w:rsidRDefault="001345C6" w:rsidP="001345C6">
      <w:pPr>
        <w:pStyle w:val="CaseCaption"/>
      </w:pPr>
      <w:r>
        <w:t>QUESTION NOS. STAFF 3-1 THROUGH STAFF 3-3</w:t>
      </w:r>
    </w:p>
    <w:p w14:paraId="247E3582" w14:textId="5D4627DE" w:rsidR="007432E9" w:rsidRDefault="007432E9" w:rsidP="007432E9">
      <w:pPr>
        <w:pStyle w:val="ListParagraph"/>
        <w:numPr>
          <w:ilvl w:val="0"/>
          <w:numId w:val="39"/>
        </w:numPr>
        <w:spacing w:before="120" w:after="120"/>
        <w:ind w:left="1440" w:hanging="1440"/>
        <w:contextualSpacing w:val="0"/>
        <w:jc w:val="both"/>
      </w:pPr>
      <w:r>
        <w:t xml:space="preserve">Does </w:t>
      </w:r>
      <w:bookmarkStart w:id="6" w:name="_Hlk198650369"/>
      <w:r>
        <w:t xml:space="preserve">Southwestern Electric Power Company </w:t>
      </w:r>
      <w:bookmarkEnd w:id="6"/>
      <w:r>
        <w:t xml:space="preserve">seek recovery of proceeding expenses incurred </w:t>
      </w:r>
      <w:proofErr w:type="gramStart"/>
      <w:r>
        <w:t>as a result of</w:t>
      </w:r>
      <w:proofErr w:type="gramEnd"/>
      <w:r>
        <w:t xml:space="preserve"> its participation in Project No. 57172, </w:t>
      </w:r>
      <w:r w:rsidRPr="007432E9">
        <w:rPr>
          <w:i/>
          <w:iCs/>
        </w:rPr>
        <w:t xml:space="preserve">Commission Staff’s Petition to Establish a Secondary Cap on Performance Bonuses Under 16 TAC § </w:t>
      </w:r>
      <w:r w:rsidRPr="007A7672">
        <w:rPr>
          <w:i/>
          <w:iCs/>
        </w:rPr>
        <w:t>25.182(</w:t>
      </w:r>
      <w:r w:rsidR="001345C6" w:rsidRPr="007A7672">
        <w:rPr>
          <w:i/>
          <w:iCs/>
        </w:rPr>
        <w:t>c)</w:t>
      </w:r>
      <w:r w:rsidRPr="007432E9">
        <w:rPr>
          <w:i/>
          <w:iCs/>
        </w:rPr>
        <w:t xml:space="preserve"> for the 2024 Program Year? </w:t>
      </w:r>
      <w:r>
        <w:t>If yes, please provide the amount included in this request.</w:t>
      </w:r>
    </w:p>
    <w:p w14:paraId="1E520221" w14:textId="77F1BC41" w:rsidR="007432E9" w:rsidRPr="007432E9" w:rsidRDefault="007432E9" w:rsidP="007432E9">
      <w:pPr>
        <w:pStyle w:val="ListParagraph"/>
        <w:numPr>
          <w:ilvl w:val="0"/>
          <w:numId w:val="39"/>
        </w:numPr>
        <w:spacing w:before="120" w:after="120"/>
        <w:ind w:left="1440" w:hanging="1440"/>
        <w:contextualSpacing w:val="0"/>
        <w:jc w:val="both"/>
        <w:rPr>
          <w:b/>
          <w:bCs/>
        </w:rPr>
      </w:pPr>
      <w:r w:rsidRPr="00E56100">
        <w:t xml:space="preserve">Does </w:t>
      </w:r>
      <w:r>
        <w:t xml:space="preserve">Southwestern Electric Power Company </w:t>
      </w:r>
      <w:r w:rsidRPr="00E56100">
        <w:t xml:space="preserve">seek recovery of any municipal proceeding expenses incurred </w:t>
      </w:r>
      <w:proofErr w:type="gramStart"/>
      <w:r w:rsidRPr="00E56100">
        <w:t>as a</w:t>
      </w:r>
      <w:r>
        <w:t xml:space="preserve"> </w:t>
      </w:r>
      <w:r w:rsidRPr="00E56100">
        <w:t>result of</w:t>
      </w:r>
      <w:proofErr w:type="gramEnd"/>
      <w:r w:rsidRPr="00E56100">
        <w:t xml:space="preserve"> participation in Project No. 57172?  If yes, please provide the amount included in this request.</w:t>
      </w:r>
    </w:p>
    <w:p w14:paraId="0342F50A" w14:textId="28501BDD" w:rsidR="00DA790F" w:rsidRPr="00F53865" w:rsidRDefault="007432E9" w:rsidP="007432E9">
      <w:pPr>
        <w:pStyle w:val="ListParagraph"/>
        <w:numPr>
          <w:ilvl w:val="0"/>
          <w:numId w:val="39"/>
        </w:numPr>
        <w:spacing w:before="120" w:after="120"/>
        <w:ind w:left="1440" w:hanging="1440"/>
        <w:contextualSpacing w:val="0"/>
        <w:jc w:val="both"/>
      </w:pPr>
      <w:r w:rsidRPr="00E56100">
        <w:t xml:space="preserve">Using the parameters of 16 TAC § 25.182(d), please explain in detail, </w:t>
      </w:r>
      <w:r>
        <w:t>Southwestern Electric Power Company</w:t>
      </w:r>
      <w:r w:rsidR="00B33EE3">
        <w:t>’s</w:t>
      </w:r>
      <w:r>
        <w:t xml:space="preserve"> </w:t>
      </w:r>
      <w:r w:rsidRPr="00E56100">
        <w:t>basis</w:t>
      </w:r>
      <w:r>
        <w:t xml:space="preserve"> </w:t>
      </w:r>
      <w:r w:rsidRPr="00E56100">
        <w:t xml:space="preserve">for including Project No. 57172 proceeding expenses in its requested EECRF. </w:t>
      </w:r>
    </w:p>
    <w:sectPr w:rsidR="00DA790F" w:rsidRPr="00F53865"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E2A1" w14:textId="77777777" w:rsidR="00967AAB" w:rsidRDefault="00967AAB">
      <w:pPr>
        <w:spacing w:after="0" w:line="240" w:lineRule="auto"/>
      </w:pPr>
      <w:r>
        <w:separator/>
      </w:r>
    </w:p>
  </w:endnote>
  <w:endnote w:type="continuationSeparator" w:id="0">
    <w:p w14:paraId="30A6B987" w14:textId="77777777" w:rsidR="00967AAB" w:rsidRDefault="0096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A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AA72D1" w14:textId="77777777" w:rsidR="00071BFA" w:rsidRDefault="00071BFA" w:rsidP="008016FB">
    <w:pPr>
      <w:pStyle w:val="Footer"/>
    </w:pPr>
  </w:p>
  <w:p w14:paraId="72039949" w14:textId="77777777" w:rsidR="00071BFA" w:rsidRDefault="00071BFA" w:rsidP="008016FB"/>
  <w:p w14:paraId="0F1C6BC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E1D5" w14:textId="77777777" w:rsidR="00F53865" w:rsidRDefault="00F53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F4C7" w14:textId="77777777" w:rsidR="00F53865" w:rsidRDefault="00F53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936E" w14:textId="77777777" w:rsidR="00967AAB" w:rsidRDefault="00967AAB">
      <w:pPr>
        <w:spacing w:after="0" w:line="240" w:lineRule="auto"/>
      </w:pPr>
      <w:r>
        <w:separator/>
      </w:r>
    </w:p>
  </w:footnote>
  <w:footnote w:type="continuationSeparator" w:id="0">
    <w:p w14:paraId="3DAD7190" w14:textId="77777777" w:rsidR="00967AAB" w:rsidRDefault="00967AAB">
      <w:pPr>
        <w:spacing w:after="0" w:line="240" w:lineRule="auto"/>
      </w:pPr>
      <w:r>
        <w:continuationSeparator/>
      </w:r>
    </w:p>
  </w:footnote>
  <w:footnote w:type="continuationNotice" w:id="1">
    <w:p w14:paraId="5A24A89E" w14:textId="77777777" w:rsidR="00967AAB" w:rsidRDefault="00967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BD7B" w14:textId="77777777" w:rsidR="00F53865" w:rsidRDefault="00F53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31A82D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2443" w14:textId="77777777" w:rsidR="00F53865" w:rsidRDefault="00F53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37A85"/>
    <w:multiLevelType w:val="hybridMultilevel"/>
    <w:tmpl w:val="1D7EBFCC"/>
    <w:lvl w:ilvl="0" w:tplc="541C2A7C">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8F10726"/>
    <w:multiLevelType w:val="hybridMultilevel"/>
    <w:tmpl w:val="BA08512C"/>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221126E"/>
    <w:multiLevelType w:val="hybridMultilevel"/>
    <w:tmpl w:val="69C4FC7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B811EBA"/>
    <w:multiLevelType w:val="hybridMultilevel"/>
    <w:tmpl w:val="D8385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8A83F10"/>
    <w:multiLevelType w:val="hybridMultilevel"/>
    <w:tmpl w:val="0058932E"/>
    <w:lvl w:ilvl="0" w:tplc="9386F9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5ADC025B"/>
    <w:multiLevelType w:val="hybridMultilevel"/>
    <w:tmpl w:val="1AEC3E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BF27A34"/>
    <w:multiLevelType w:val="hybridMultilevel"/>
    <w:tmpl w:val="D19A812E"/>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B4E24D2"/>
    <w:multiLevelType w:val="hybridMultilevel"/>
    <w:tmpl w:val="11BA6AA0"/>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37"/>
  </w:num>
  <w:num w:numId="3" w16cid:durableId="1932926688">
    <w:abstractNumId w:val="22"/>
  </w:num>
  <w:num w:numId="4" w16cid:durableId="1757440190">
    <w:abstractNumId w:val="13"/>
  </w:num>
  <w:num w:numId="5" w16cid:durableId="1501965957">
    <w:abstractNumId w:val="35"/>
  </w:num>
  <w:num w:numId="6" w16cid:durableId="142235283">
    <w:abstractNumId w:val="34"/>
  </w:num>
  <w:num w:numId="7" w16cid:durableId="1941987622">
    <w:abstractNumId w:val="24"/>
  </w:num>
  <w:num w:numId="8" w16cid:durableId="225385045">
    <w:abstractNumId w:val="26"/>
  </w:num>
  <w:num w:numId="9" w16cid:durableId="2099792938">
    <w:abstractNumId w:val="31"/>
  </w:num>
  <w:num w:numId="10" w16cid:durableId="1997948630">
    <w:abstractNumId w:val="33"/>
  </w:num>
  <w:num w:numId="11" w16cid:durableId="1719353784">
    <w:abstractNumId w:val="20"/>
  </w:num>
  <w:num w:numId="12" w16cid:durableId="158885518">
    <w:abstractNumId w:val="29"/>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21"/>
  </w:num>
  <w:num w:numId="25" w16cid:durableId="615454250">
    <w:abstractNumId w:val="27"/>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9"/>
  </w:num>
  <w:num w:numId="30" w16cid:durableId="628052758">
    <w:abstractNumId w:val="19"/>
  </w:num>
  <w:num w:numId="31" w16cid:durableId="157119489">
    <w:abstractNumId w:val="16"/>
  </w:num>
  <w:num w:numId="32" w16cid:durableId="1914847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901824">
    <w:abstractNumId w:val="36"/>
  </w:num>
  <w:num w:numId="34" w16cid:durableId="1106652226">
    <w:abstractNumId w:val="18"/>
  </w:num>
  <w:num w:numId="35" w16cid:durableId="672880496">
    <w:abstractNumId w:val="15"/>
  </w:num>
  <w:num w:numId="36" w16cid:durableId="24448741">
    <w:abstractNumId w:val="14"/>
  </w:num>
  <w:num w:numId="37" w16cid:durableId="481971574">
    <w:abstractNumId w:val="32"/>
  </w:num>
  <w:num w:numId="38" w16cid:durableId="1897474068">
    <w:abstractNumId w:val="23"/>
  </w:num>
  <w:num w:numId="39" w16cid:durableId="17951264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6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5C40"/>
    <w:rsid w:val="00097407"/>
    <w:rsid w:val="000A15D8"/>
    <w:rsid w:val="000A1743"/>
    <w:rsid w:val="000B04D8"/>
    <w:rsid w:val="000B10C9"/>
    <w:rsid w:val="000B163B"/>
    <w:rsid w:val="000B1812"/>
    <w:rsid w:val="000B18EF"/>
    <w:rsid w:val="000B3D5B"/>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6B"/>
    <w:rsid w:val="00122A95"/>
    <w:rsid w:val="00122C66"/>
    <w:rsid w:val="001248E8"/>
    <w:rsid w:val="00125007"/>
    <w:rsid w:val="00125C6D"/>
    <w:rsid w:val="00127224"/>
    <w:rsid w:val="00132937"/>
    <w:rsid w:val="00132C88"/>
    <w:rsid w:val="0013403B"/>
    <w:rsid w:val="001345C6"/>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12C"/>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24EC"/>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39E7"/>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1EBF"/>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41A"/>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54E7"/>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0FC2"/>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2E9"/>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A7672"/>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5864"/>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0B03"/>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67AAB"/>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5ABB"/>
    <w:rsid w:val="009A6563"/>
    <w:rsid w:val="009A6AA5"/>
    <w:rsid w:val="009A7E13"/>
    <w:rsid w:val="009A7F19"/>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3E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1A7C"/>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4BE2"/>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0BE"/>
    <w:rsid w:val="00F403F3"/>
    <w:rsid w:val="00F43C47"/>
    <w:rsid w:val="00F446C0"/>
    <w:rsid w:val="00F44EC8"/>
    <w:rsid w:val="00F46C47"/>
    <w:rsid w:val="00F47788"/>
    <w:rsid w:val="00F52807"/>
    <w:rsid w:val="00F53865"/>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A4352"/>
  <w15:chartTrackingRefBased/>
  <w15:docId w15:val="{C12AA63F-DE0B-4976-9223-5223E24E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7432E9"/>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EDF0BE674F48D0B36D8F3B9F242AAC"/>
        <w:category>
          <w:name w:val="General"/>
          <w:gallery w:val="placeholder"/>
        </w:category>
        <w:types>
          <w:type w:val="bbPlcHdr"/>
        </w:types>
        <w:behaviors>
          <w:behavior w:val="content"/>
        </w:behaviors>
        <w:guid w:val="{EA1A9547-82F9-4A3B-97C1-DEC1A907DAF1}"/>
      </w:docPartPr>
      <w:docPartBody>
        <w:p w:rsidR="004B1C23" w:rsidRDefault="004B1C23">
          <w:pPr>
            <w:pStyle w:val="C7EDF0BE674F48D0B36D8F3B9F242AA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C23"/>
    <w:rsid w:val="00095C40"/>
    <w:rsid w:val="003427B4"/>
    <w:rsid w:val="004B1C23"/>
    <w:rsid w:val="005B54E7"/>
    <w:rsid w:val="00690FC2"/>
    <w:rsid w:val="008C0B03"/>
    <w:rsid w:val="00E24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C7EDF0BE674F48D0B36D8F3B9F242AAC">
    <w:name w:val="C7EDF0BE674F48D0B36D8F3B9F242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2</TotalTime>
  <Pages>5</Pages>
  <Words>1000</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vt:lpstr>
    </vt:vector>
  </TitlesOfParts>
  <Manager/>
  <Company>Public Utility Commission of Texas</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RFI</cp:keywords>
  <dc:description>Commission Staff’s</dc:description>
  <cp:lastModifiedBy>Dylan King</cp:lastModifiedBy>
  <cp:revision>3</cp:revision>
  <cp:lastPrinted>2006-01-30T16:46:00Z</cp:lastPrinted>
  <dcterms:created xsi:type="dcterms:W3CDTF">2025-05-23T17:31:00Z</dcterms:created>
  <dcterms:modified xsi:type="dcterms:W3CDTF">2025-05-23T17:33:00Z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58014</vt:r8>
  </property>
  <property fmtid="{D5CDD505-2E9C-101B-9397-08002B2CF9AE}" pid="3" name="DocStyle" linkTarget="DocumentStyle">
    <vt:lpwstr>APPLICATION OF SOUTHWESTERN ELECTRIC POWER COMPANY TO ADJUST ENERGY EFFICIENCY COST RECOVERY FACTOR AND RELATED RELIEF </vt:lpwstr>
  </property>
  <property fmtid="{D5CDD505-2E9C-101B-9397-08002B2CF9AE}" pid="4" name="Division">
    <vt:lpwstr>Legal</vt:lpwstr>
  </property>
  <property fmtid="{D5CDD505-2E9C-101B-9397-08002B2CF9AE}" pid="5" name="Matter" linkTarget="CaseType">
    <vt:lpwstr>Docket No. 58014 </vt:lpwstr>
  </property>
  <property fmtid="{D5CDD505-2E9C-101B-9397-08002B2CF9AE}" pid="6" name="Control Number" linkTarget="DocNo">
    <vt:r8>58014</vt:r8>
  </property>
</Properties>
</file>